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57F83" w14:textId="3DEAB9C9" w:rsidR="0067400E" w:rsidRDefault="00504634" w:rsidP="00A50ADE">
      <w:pPr>
        <w:pStyle w:val="Naslov"/>
        <w:spacing w:before="0" w:after="0"/>
        <w:rPr>
          <w:color w:val="00B050"/>
        </w:rPr>
      </w:pPr>
      <w:r w:rsidRPr="00972690">
        <w:rPr>
          <w:color w:val="00B050"/>
        </w:rPr>
        <w:t>ponudba</w:t>
      </w:r>
      <w:r w:rsidR="00A50ADE">
        <w:rPr>
          <w:color w:val="00B050"/>
        </w:rPr>
        <w:t xml:space="preserve"> – JN </w:t>
      </w:r>
      <w:r w:rsidR="0051177C">
        <w:rPr>
          <w:color w:val="00B050"/>
        </w:rPr>
        <w:t>1</w:t>
      </w:r>
      <w:r w:rsidR="00A96256">
        <w:rPr>
          <w:color w:val="00B050"/>
        </w:rPr>
        <w:t>2</w:t>
      </w:r>
      <w:r w:rsidR="00A50ADE">
        <w:rPr>
          <w:color w:val="00B050"/>
        </w:rPr>
        <w:t>/2026</w:t>
      </w:r>
    </w:p>
    <w:p w14:paraId="4A62B64E" w14:textId="7FADA0C2" w:rsidR="00A50ADE" w:rsidRPr="00A50ADE" w:rsidRDefault="0051177C" w:rsidP="006E3633">
      <w:pPr>
        <w:jc w:val="center"/>
      </w:pPr>
      <w:r>
        <w:rPr>
          <w:rFonts w:cs="Arial"/>
          <w:b/>
          <w:color w:val="00B846"/>
        </w:rPr>
        <w:t xml:space="preserve">GRADBENI IN BIM NADZOR ZA PROJEKT </w:t>
      </w:r>
      <w:r w:rsidR="00A96256">
        <w:rPr>
          <w:rFonts w:cs="Arial"/>
          <w:b/>
          <w:color w:val="00B846"/>
        </w:rPr>
        <w:t>PRI IZGRADNJI DVEH VEČSTANOVANJSKIH OBJEKTOV Z ZUNANJO UREDITVIJO V MIRNI</w:t>
      </w:r>
    </w:p>
    <w:p w14:paraId="63F9A7A5" w14:textId="6A089330" w:rsidR="0067400E" w:rsidRPr="00125B11" w:rsidRDefault="0067400E" w:rsidP="00BD6D17">
      <w:pPr>
        <w:pStyle w:val="Naslov1"/>
        <w:rPr>
          <w:color w:val="00B050"/>
        </w:rPr>
      </w:pPr>
      <w:r w:rsidRPr="00125B11">
        <w:rPr>
          <w:color w:val="00B050"/>
        </w:rPr>
        <w:t>ponudba</w:t>
      </w:r>
      <w:r w:rsidR="00121797" w:rsidRPr="00125B11">
        <w:rPr>
          <w:color w:val="00B050"/>
        </w:rPr>
        <w:t xml:space="preserve"> št. </w:t>
      </w:r>
      <w:r w:rsidR="00121797" w:rsidRPr="00125B11">
        <w:rPr>
          <w:rFonts w:cs="Arial"/>
          <w:color w:val="00B05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125B11">
        <w:rPr>
          <w:rFonts w:cs="Arial"/>
          <w:color w:val="00B050"/>
          <w:szCs w:val="20"/>
        </w:rPr>
        <w:instrText xml:space="preserve"> FORMTEXT </w:instrText>
      </w:r>
      <w:r w:rsidR="00121797" w:rsidRPr="00125B11">
        <w:rPr>
          <w:rFonts w:cs="Arial"/>
          <w:color w:val="00B050"/>
          <w:szCs w:val="20"/>
        </w:rPr>
      </w:r>
      <w:r w:rsidR="00121797" w:rsidRPr="00125B11">
        <w:rPr>
          <w:rFonts w:cs="Arial"/>
          <w:color w:val="00B050"/>
          <w:szCs w:val="20"/>
        </w:rPr>
        <w:fldChar w:fldCharType="separate"/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color w:val="00B050"/>
          <w:szCs w:val="20"/>
        </w:rPr>
        <w:fldChar w:fldCharType="end"/>
      </w:r>
      <w:r w:rsidR="00121797" w:rsidRPr="00125B11">
        <w:rPr>
          <w:rFonts w:cs="Arial"/>
          <w:color w:val="00B050"/>
          <w:szCs w:val="20"/>
        </w:rPr>
        <w:t xml:space="preserve"> Z DNE </w:t>
      </w:r>
      <w:r w:rsidR="00121797" w:rsidRPr="00125B11">
        <w:rPr>
          <w:rFonts w:cs="Arial"/>
          <w:color w:val="00B05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125B11">
        <w:rPr>
          <w:rFonts w:cs="Arial"/>
          <w:color w:val="00B050"/>
          <w:szCs w:val="20"/>
        </w:rPr>
        <w:instrText xml:space="preserve"> FORMTEXT </w:instrText>
      </w:r>
      <w:r w:rsidR="00121797" w:rsidRPr="00125B11">
        <w:rPr>
          <w:rFonts w:cs="Arial"/>
          <w:color w:val="00B050"/>
          <w:szCs w:val="20"/>
        </w:rPr>
      </w:r>
      <w:r w:rsidR="00121797" w:rsidRPr="00125B11">
        <w:rPr>
          <w:rFonts w:cs="Arial"/>
          <w:color w:val="00B050"/>
          <w:szCs w:val="20"/>
        </w:rPr>
        <w:fldChar w:fldCharType="separate"/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color w:val="00B050"/>
          <w:szCs w:val="20"/>
        </w:rPr>
        <w:fldChar w:fldCharType="end"/>
      </w:r>
      <w:r w:rsidR="0051177C">
        <w:rPr>
          <w:rFonts w:cs="Arial"/>
          <w:color w:val="00B050"/>
          <w:szCs w:val="20"/>
        </w:rPr>
        <w:t xml:space="preserve"> ZA SKLOP ___</w:t>
      </w:r>
    </w:p>
    <w:p w14:paraId="7BA143DF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4B5C788" w14:textId="77777777" w:rsidR="00121797" w:rsidRDefault="00121797" w:rsidP="00BD6D17">
      <w:pPr>
        <w:rPr>
          <w:rFonts w:cs="Arial"/>
          <w:szCs w:val="20"/>
        </w:rPr>
      </w:pPr>
    </w:p>
    <w:p w14:paraId="7CB4A09E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3882C31D" w14:textId="77777777" w:rsidR="0067400E" w:rsidRDefault="0067400E" w:rsidP="00BD6D17"/>
    <w:p w14:paraId="0B83F0CD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5FB9A3F7" w14:textId="77777777" w:rsidR="00121797" w:rsidRDefault="00121797" w:rsidP="00BD6D17"/>
    <w:p w14:paraId="6FD41D1C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376DA7F8" w14:textId="77777777" w:rsidR="0067400E" w:rsidRDefault="0067400E" w:rsidP="00BD6D17"/>
    <w:p w14:paraId="04D1A50C" w14:textId="77777777" w:rsidR="00EF5B17" w:rsidRPr="00125B11" w:rsidRDefault="00210205" w:rsidP="00210205">
      <w:pPr>
        <w:pStyle w:val="Naslov1"/>
        <w:rPr>
          <w:color w:val="00B050"/>
        </w:rPr>
      </w:pPr>
      <w:r w:rsidRPr="00125B11">
        <w:rPr>
          <w:color w:val="00B05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940393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9B56990" w14:textId="36C61400" w:rsidR="0067400E" w:rsidRPr="00DE5639" w:rsidRDefault="002E7FD7" w:rsidP="00156704">
            <w:pPr>
              <w:keepNext/>
              <w:jc w:val="left"/>
            </w:pPr>
            <w:r>
              <w:t>Firma</w:t>
            </w:r>
            <w:r w:rsidR="0067400E" w:rsidRPr="00DE5639">
              <w:t xml:space="preserve">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F9FBFF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338966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3F5A1BFC" w14:textId="7F5509EC" w:rsidR="0067400E" w:rsidRPr="00DE5639" w:rsidRDefault="002E7FD7" w:rsidP="00156704">
            <w:pPr>
              <w:keepNext/>
              <w:jc w:val="left"/>
            </w:pPr>
            <w:r>
              <w:rPr>
                <w:szCs w:val="20"/>
              </w:rPr>
              <w:t>Skrajšana firma gospodarskega subjekta:</w:t>
            </w:r>
          </w:p>
        </w:tc>
        <w:tc>
          <w:tcPr>
            <w:tcW w:w="4520" w:type="dxa"/>
            <w:vAlign w:val="center"/>
          </w:tcPr>
          <w:p w14:paraId="7EF0568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4CD43115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6BB56F05" w14:textId="136B4038" w:rsidR="006E3633" w:rsidRPr="00DE5639" w:rsidRDefault="006E3633" w:rsidP="006E3633">
            <w:pPr>
              <w:keepNext/>
              <w:jc w:val="left"/>
            </w:pPr>
            <w:r>
              <w:t>Poslovni naslov gospodarskega subjekta:</w:t>
            </w:r>
          </w:p>
        </w:tc>
        <w:tc>
          <w:tcPr>
            <w:tcW w:w="4520" w:type="dxa"/>
            <w:vAlign w:val="center"/>
          </w:tcPr>
          <w:p w14:paraId="2A7104DC" w14:textId="0F2333A0" w:rsidR="006E3633" w:rsidRPr="00DE5639" w:rsidRDefault="006E3633" w:rsidP="006E3633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512FCC8E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52AF5AF" w14:textId="77777777" w:rsidR="006E3633" w:rsidRPr="00DE5639" w:rsidRDefault="006E3633" w:rsidP="006E3633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5C1FF611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7486E6CA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31C75062" w14:textId="77777777" w:rsidR="006E3633" w:rsidRPr="00DE5639" w:rsidRDefault="006E3633" w:rsidP="006E3633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46638F8D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E14DE31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650DA07" w14:textId="77777777" w:rsidR="006E3633" w:rsidRPr="00DE5639" w:rsidRDefault="006E3633" w:rsidP="006E3633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16C9281F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3CDA067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419CC8BB" w14:textId="77777777" w:rsidR="006E3633" w:rsidRPr="00DE5639" w:rsidRDefault="006E3633" w:rsidP="006E3633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36CD79FD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7E60574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28F3975" w14:textId="77777777" w:rsidR="006E3633" w:rsidRPr="00DE5639" w:rsidRDefault="006E3633" w:rsidP="006E3633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4B9BED28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29DF1D3B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E6C0F88" w14:textId="77777777" w:rsidR="006E3633" w:rsidRPr="00DE5639" w:rsidRDefault="006E3633" w:rsidP="006E3633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520" w:type="dxa"/>
            <w:vAlign w:val="center"/>
          </w:tcPr>
          <w:p w14:paraId="629C8675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C1B3045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6F713B65" w14:textId="77777777" w:rsidR="006E3633" w:rsidRPr="00DE5639" w:rsidRDefault="006E3633" w:rsidP="006E3633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66007F29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52D88BAF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A17A1E0" w14:textId="77777777" w:rsidR="006E3633" w:rsidRPr="00DE5639" w:rsidRDefault="006E3633" w:rsidP="006E3633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77AA1445" w14:textId="77777777" w:rsidR="006E3633" w:rsidRPr="00DE5639" w:rsidRDefault="006E3633" w:rsidP="006E3633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87392B6" w14:textId="77777777" w:rsidR="0067400E" w:rsidRDefault="0067400E" w:rsidP="00BD6D17">
      <w:pPr>
        <w:rPr>
          <w:i/>
        </w:rPr>
      </w:pPr>
    </w:p>
    <w:p w14:paraId="64D03DA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550"/>
        <w:gridCol w:w="1352"/>
      </w:tblGrid>
      <w:tr w:rsidR="008616E0" w:rsidRPr="00633D94" w14:paraId="2B777537" w14:textId="1904E89D" w:rsidTr="00A50ADE">
        <w:tc>
          <w:tcPr>
            <w:tcW w:w="826" w:type="dxa"/>
            <w:vAlign w:val="center"/>
          </w:tcPr>
          <w:p w14:paraId="23DA6BAA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D61287C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334" w:type="dxa"/>
            <w:vAlign w:val="center"/>
          </w:tcPr>
          <w:p w14:paraId="635ADAB6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50" w:type="dxa"/>
            <w:vAlign w:val="center"/>
          </w:tcPr>
          <w:p w14:paraId="2F8564C4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352" w:type="dxa"/>
            <w:vAlign w:val="center"/>
          </w:tcPr>
          <w:p w14:paraId="6C5C9970" w14:textId="06EFE238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8616E0" w:rsidRPr="00633D94" w14:paraId="20107FF1" w14:textId="377745B0" w:rsidTr="00A50ADE">
        <w:tc>
          <w:tcPr>
            <w:tcW w:w="826" w:type="dxa"/>
            <w:vAlign w:val="center"/>
          </w:tcPr>
          <w:p w14:paraId="20D899C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3090E04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40F8F45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9C25A5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75B94F4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54D0566" w14:textId="6122FE34" w:rsidTr="00A50ADE">
        <w:tc>
          <w:tcPr>
            <w:tcW w:w="826" w:type="dxa"/>
            <w:vAlign w:val="center"/>
          </w:tcPr>
          <w:p w14:paraId="34090D3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5A4C56C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3DA94CA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2EDBBDE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167EFFB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086B03D6" w14:textId="2124B565" w:rsidTr="00A50ADE">
        <w:tc>
          <w:tcPr>
            <w:tcW w:w="826" w:type="dxa"/>
            <w:vAlign w:val="center"/>
          </w:tcPr>
          <w:p w14:paraId="46D4D40D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6DD7C0D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090D512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5EEEC0E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184FBA1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09CCD51" w14:textId="45A2A207" w:rsidTr="00A50ADE">
        <w:tc>
          <w:tcPr>
            <w:tcW w:w="826" w:type="dxa"/>
            <w:vAlign w:val="center"/>
          </w:tcPr>
          <w:p w14:paraId="0C7ED8C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94EE7F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325C5D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3B24DF7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0B2EBDB0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3CCF1E4E" w14:textId="1B2FC5EF" w:rsidTr="00A50ADE">
        <w:tc>
          <w:tcPr>
            <w:tcW w:w="826" w:type="dxa"/>
            <w:vAlign w:val="center"/>
          </w:tcPr>
          <w:p w14:paraId="6A7D590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65CDD2C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241D4AE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12CF7BD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12C90FC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CA7471" w14:textId="3C13B743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</w:t>
      </w:r>
      <w:r w:rsidR="00E709A8">
        <w:rPr>
          <w:bCs/>
          <w:i/>
          <w:iCs/>
          <w:szCs w:val="20"/>
        </w:rPr>
        <w:t>,</w:t>
      </w:r>
      <w:r w:rsidRPr="00064B1A">
        <w:rPr>
          <w:bCs/>
          <w:i/>
          <w:iCs/>
          <w:szCs w:val="20"/>
        </w:rPr>
        <w:t xml:space="preserve">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40D3D05A" w14:textId="77777777" w:rsidTr="000F386D">
        <w:trPr>
          <w:cantSplit/>
          <w:tblHeader/>
        </w:trPr>
        <w:tc>
          <w:tcPr>
            <w:tcW w:w="950" w:type="dxa"/>
          </w:tcPr>
          <w:p w14:paraId="21E218A6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79D86D0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7EDC4FE7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64F25C82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1F397EA9" w14:textId="77777777" w:rsidTr="000F386D">
        <w:trPr>
          <w:cantSplit/>
          <w:tblHeader/>
        </w:trPr>
        <w:tc>
          <w:tcPr>
            <w:tcW w:w="950" w:type="dxa"/>
          </w:tcPr>
          <w:p w14:paraId="18ECE07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26C11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6F8324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E63D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9C38B35" w14:textId="77777777" w:rsidTr="000F386D">
        <w:trPr>
          <w:cantSplit/>
          <w:tblHeader/>
        </w:trPr>
        <w:tc>
          <w:tcPr>
            <w:tcW w:w="950" w:type="dxa"/>
          </w:tcPr>
          <w:p w14:paraId="7BBCD26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5E10F1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60DA6D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C7A2F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3B606F6" w14:textId="77777777" w:rsidTr="000F386D">
        <w:trPr>
          <w:cantSplit/>
          <w:tblHeader/>
        </w:trPr>
        <w:tc>
          <w:tcPr>
            <w:tcW w:w="950" w:type="dxa"/>
          </w:tcPr>
          <w:p w14:paraId="5DC07A4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3C1F996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4C292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BD3B43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BD523AD" w14:textId="77777777" w:rsidTr="000F386D">
        <w:trPr>
          <w:cantSplit/>
          <w:tblHeader/>
        </w:trPr>
        <w:tc>
          <w:tcPr>
            <w:tcW w:w="950" w:type="dxa"/>
          </w:tcPr>
          <w:p w14:paraId="3935E8C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6430EDB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41C7F3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44A275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0BE81FC" w14:textId="0CE156C2" w:rsidR="0067400E" w:rsidRPr="00A50ADE" w:rsidRDefault="008F611C" w:rsidP="00A50ADE">
      <w:pPr>
        <w:pStyle w:val="Naslov1"/>
        <w:rPr>
          <w:color w:val="00B050"/>
        </w:rPr>
      </w:pPr>
      <w:r w:rsidRPr="00A50ADE">
        <w:rPr>
          <w:color w:val="00B050"/>
        </w:rPr>
        <w:t>SKUPNA PONUDBA</w:t>
      </w:r>
      <w:r w:rsidR="00A50ADE" w:rsidRPr="00A50ADE">
        <w:rPr>
          <w:color w:val="00B050"/>
        </w:rPr>
        <w:t xml:space="preserve"> (gospodarski subjekt točko 3 izpolni v primeru, da </w:t>
      </w:r>
      <w:r w:rsidR="006E3633" w:rsidRPr="006E3633">
        <w:rPr>
          <w:color w:val="00B050"/>
        </w:rPr>
        <w:t xml:space="preserve">BO PRI IZVEDBI JAVNEGA NAROČILA </w:t>
      </w:r>
      <w:r w:rsidR="00A50ADE" w:rsidRPr="00A50ADE">
        <w:rPr>
          <w:color w:val="00B050"/>
        </w:rPr>
        <w:t>nastopa</w:t>
      </w:r>
      <w:r w:rsidR="006E3633">
        <w:rPr>
          <w:color w:val="00B050"/>
        </w:rPr>
        <w:t>L</w:t>
      </w:r>
      <w:r w:rsidR="00A50ADE" w:rsidRPr="00A50ADE">
        <w:rPr>
          <w:color w:val="00B050"/>
        </w:rPr>
        <w:t xml:space="preserve"> </w:t>
      </w:r>
      <w:r w:rsidR="006E3633">
        <w:rPr>
          <w:color w:val="00B050"/>
        </w:rPr>
        <w:t>S S</w:t>
      </w:r>
      <w:r w:rsidR="00DF15D3">
        <w:rPr>
          <w:color w:val="00B050"/>
        </w:rPr>
        <w:t>O</w:t>
      </w:r>
      <w:r w:rsidR="006E3633">
        <w:rPr>
          <w:color w:val="00B050"/>
        </w:rPr>
        <w:t>PONUDNIKI</w:t>
      </w:r>
      <w:r w:rsidR="00A50ADE" w:rsidRPr="00A50ADE">
        <w:rPr>
          <w:color w:val="00B050"/>
        </w:rPr>
        <w:t>).</w:t>
      </w:r>
    </w:p>
    <w:p w14:paraId="6AB98CFB" w14:textId="4850FEA9" w:rsidR="0067400E" w:rsidRDefault="0067400E" w:rsidP="00BD6D17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 xml:space="preserve">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3A36CF64" w14:textId="77777777" w:rsidR="0067400E" w:rsidRDefault="0067400E" w:rsidP="00BD6D17"/>
    <w:p w14:paraId="63BEF888" w14:textId="7FC20EBF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DC4E30">
        <w:rPr>
          <w:szCs w:val="20"/>
        </w:rPr>
      </w:r>
      <w:r w:rsidR="00DC4E30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9F4592">
        <w:rPr>
          <w:szCs w:val="20"/>
        </w:rPr>
        <w:t xml:space="preserve">a) </w:t>
      </w:r>
      <w:r w:rsidR="005378CF" w:rsidRPr="0019468F">
        <w:rPr>
          <w:szCs w:val="20"/>
        </w:rPr>
        <w:t>Naročnik naj v fazi do izdaje odločitve o oddaji naročila vse dokumente naslavlja na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0516501" w14:textId="77777777" w:rsidR="005378CF" w:rsidRPr="00633D94" w:rsidRDefault="005378CF" w:rsidP="005378CF">
      <w:pPr>
        <w:rPr>
          <w:szCs w:val="20"/>
        </w:rPr>
      </w:pPr>
    </w:p>
    <w:p w14:paraId="3D9CAAE9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3E55746D" w14:textId="77777777" w:rsidR="005378CF" w:rsidRPr="00633D94" w:rsidRDefault="005378CF" w:rsidP="005378CF">
      <w:pPr>
        <w:rPr>
          <w:szCs w:val="20"/>
          <w:u w:val="single"/>
        </w:rPr>
      </w:pPr>
    </w:p>
    <w:p w14:paraId="6F6053E2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5D7F0095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DC4E30">
        <w:rPr>
          <w:szCs w:val="20"/>
        </w:rPr>
      </w:r>
      <w:r w:rsidR="00DC4E30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</w:t>
      </w:r>
      <w:r w:rsidR="009F4592">
        <w:rPr>
          <w:szCs w:val="20"/>
        </w:rPr>
        <w:t xml:space="preserve">b) </w:t>
      </w:r>
      <w:r w:rsidRPr="00633D94">
        <w:rPr>
          <w:szCs w:val="20"/>
        </w:rPr>
        <w:t>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6C463B27" w14:textId="77777777" w:rsidR="005378CF" w:rsidRPr="00633D94" w:rsidRDefault="005378CF" w:rsidP="005378CF">
      <w:pPr>
        <w:rPr>
          <w:szCs w:val="20"/>
        </w:rPr>
      </w:pPr>
    </w:p>
    <w:p w14:paraId="5D583E01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1D4F8980" w14:textId="77777777" w:rsidR="005378CF" w:rsidRDefault="005378CF" w:rsidP="00BD6D17"/>
    <w:p w14:paraId="0F5AC4E0" w14:textId="295358DA" w:rsidR="005378CF" w:rsidRPr="00210205" w:rsidRDefault="005378CF" w:rsidP="00210205">
      <w:pPr>
        <w:pStyle w:val="Naslov2"/>
      </w:pPr>
      <w:r w:rsidRPr="00210205">
        <w:t>POSLOVNI PODATKI GOSPODARSKEGA SUBJEKTA IZ SKUPNE PONUDBE</w:t>
      </w:r>
    </w:p>
    <w:p w14:paraId="283F82E5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374E30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78D438A" w14:textId="7D845ACA" w:rsidR="005378CF" w:rsidRPr="00633D94" w:rsidRDefault="00DA290E" w:rsidP="0053254E">
            <w:pPr>
              <w:rPr>
                <w:szCs w:val="20"/>
              </w:rPr>
            </w:pPr>
            <w:r>
              <w:rPr>
                <w:szCs w:val="20"/>
              </w:rPr>
              <w:t>Firma</w:t>
            </w:r>
            <w:r w:rsidR="005378CF" w:rsidRPr="00633D94">
              <w:rPr>
                <w:szCs w:val="20"/>
              </w:rPr>
              <w:t xml:space="preserve">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164CF62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6E3633" w:rsidRPr="00633D94" w14:paraId="52EA5E0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90C1069" w14:textId="2D7F6DF3" w:rsidR="006E3633" w:rsidRPr="00633D94" w:rsidRDefault="006E3633" w:rsidP="006E3633">
            <w:pPr>
              <w:rPr>
                <w:szCs w:val="20"/>
              </w:rPr>
            </w:pPr>
            <w:r>
              <w:rPr>
                <w:szCs w:val="20"/>
              </w:rPr>
              <w:t>Skrajšana firma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EDE5833" w14:textId="082EC3D2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633D94" w14:paraId="76E25E2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366A44" w14:textId="599BEF0B" w:rsidR="006E3633" w:rsidRPr="00633D94" w:rsidRDefault="006E3633" w:rsidP="006E3633">
            <w:pPr>
              <w:rPr>
                <w:szCs w:val="20"/>
              </w:rPr>
            </w:pPr>
            <w:r>
              <w:rPr>
                <w:szCs w:val="20"/>
              </w:rPr>
              <w:t>Poslovni n</w:t>
            </w:r>
            <w:r w:rsidRPr="00633D94">
              <w:rPr>
                <w:szCs w:val="20"/>
              </w:rPr>
              <w:t>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097B408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6E3633" w:rsidRPr="00633D94" w14:paraId="4033B4C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5434121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026811A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6E3633" w:rsidRPr="00633D94" w14:paraId="5BEDC35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AAB63E8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3C246970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6E3633" w:rsidRPr="00633D94" w14:paraId="75470DE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6B5EF5" w14:textId="77777777" w:rsidR="006E3633" w:rsidRPr="00633D94" w:rsidRDefault="006E3633" w:rsidP="006E3633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7126B6FD" w14:textId="77777777" w:rsidR="006E3633" w:rsidRPr="00504634" w:rsidRDefault="006E3633" w:rsidP="006E3633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6E3633" w:rsidRPr="00633D94" w14:paraId="28C50BA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1EC6840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5682E4D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6E3633" w:rsidRPr="00633D94" w14:paraId="354A06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A5CCAAE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44D833DA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6E3633" w:rsidRPr="00633D94" w14:paraId="16C9B072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3E210C4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42AA3540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6E3633" w:rsidRPr="00633D94" w14:paraId="6FA5C99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282B0DF" w14:textId="77777777" w:rsidR="006E3633" w:rsidRPr="00633D94" w:rsidRDefault="006E3633" w:rsidP="006E3633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AC84256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6E3633" w:rsidRPr="00633D94" w14:paraId="68F24CB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6337282" w14:textId="77777777" w:rsidR="006E3633" w:rsidRPr="00633D94" w:rsidRDefault="006E3633" w:rsidP="006E3633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BCB82C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32771048" w14:textId="77777777" w:rsidR="005378CF" w:rsidRDefault="005378CF" w:rsidP="005378CF">
      <w:pPr>
        <w:rPr>
          <w:szCs w:val="20"/>
        </w:rPr>
      </w:pPr>
    </w:p>
    <w:p w14:paraId="69DECC4C" w14:textId="77777777" w:rsidR="00A50ADE" w:rsidRPr="00633D94" w:rsidRDefault="00A50ADE" w:rsidP="005378CF">
      <w:pPr>
        <w:rPr>
          <w:szCs w:val="20"/>
        </w:rPr>
      </w:pPr>
    </w:p>
    <w:p w14:paraId="1CB86C48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550"/>
        <w:gridCol w:w="1352"/>
      </w:tblGrid>
      <w:tr w:rsidR="008616E0" w:rsidRPr="00633D94" w14:paraId="5E7BB0B7" w14:textId="52514C2F" w:rsidTr="00A50ADE">
        <w:tc>
          <w:tcPr>
            <w:tcW w:w="826" w:type="dxa"/>
            <w:vAlign w:val="center"/>
          </w:tcPr>
          <w:p w14:paraId="6A1EBCA0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3837485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334" w:type="dxa"/>
            <w:vAlign w:val="center"/>
          </w:tcPr>
          <w:p w14:paraId="3BDF72B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50" w:type="dxa"/>
            <w:vAlign w:val="center"/>
          </w:tcPr>
          <w:p w14:paraId="063FF3E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352" w:type="dxa"/>
          </w:tcPr>
          <w:p w14:paraId="13E49359" w14:textId="2420D685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8616E0" w:rsidRPr="00633D94" w14:paraId="1D251BCC" w14:textId="42F582DE" w:rsidTr="00A50ADE">
        <w:tc>
          <w:tcPr>
            <w:tcW w:w="826" w:type="dxa"/>
            <w:vAlign w:val="center"/>
          </w:tcPr>
          <w:p w14:paraId="4A373C3D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440ECF3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07316A9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0DD41B3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5FAA47B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92EA46D" w14:textId="228DA20E" w:rsidTr="00A50ADE">
        <w:tc>
          <w:tcPr>
            <w:tcW w:w="826" w:type="dxa"/>
            <w:vAlign w:val="center"/>
          </w:tcPr>
          <w:p w14:paraId="33A81C8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535B427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F114D0E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05C6080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2E8EA88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562AA220" w14:textId="31E370A0" w:rsidTr="00A50ADE">
        <w:tc>
          <w:tcPr>
            <w:tcW w:w="826" w:type="dxa"/>
            <w:vAlign w:val="center"/>
          </w:tcPr>
          <w:p w14:paraId="2D669FB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5094F0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12A61F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31FD1C1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7D64651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769A4397" w14:textId="0F8721B0" w:rsidTr="00A50ADE">
        <w:tc>
          <w:tcPr>
            <w:tcW w:w="826" w:type="dxa"/>
            <w:vAlign w:val="center"/>
          </w:tcPr>
          <w:p w14:paraId="3C9A795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0D2D148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1578914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4D6A004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4E241A0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732BACD" w14:textId="5A0673A0" w:rsidTr="00A50ADE">
        <w:tc>
          <w:tcPr>
            <w:tcW w:w="826" w:type="dxa"/>
            <w:vAlign w:val="center"/>
          </w:tcPr>
          <w:p w14:paraId="171FEBD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3EA79E3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3F6CF77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525EBAD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448EA41B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0350525" w14:textId="77777777" w:rsidR="005378CF" w:rsidRPr="00633D94" w:rsidRDefault="005378CF" w:rsidP="005378CF"/>
    <w:p w14:paraId="5D131888" w14:textId="46AABE2E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</w:t>
      </w:r>
      <w:r w:rsidR="00A95536">
        <w:rPr>
          <w:i/>
        </w:rPr>
        <w:t>,</w:t>
      </w:r>
      <w:r w:rsidRPr="00210205">
        <w:rPr>
          <w:i/>
        </w:rPr>
        <w:t xml:space="preserve">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0A5F33AE" w14:textId="77777777" w:rsidTr="0053254E">
        <w:trPr>
          <w:cantSplit/>
          <w:tblHeader/>
        </w:trPr>
        <w:tc>
          <w:tcPr>
            <w:tcW w:w="950" w:type="dxa"/>
          </w:tcPr>
          <w:p w14:paraId="40A10D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7D831CC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29F52A83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D6C9A1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2AF7DB3D" w14:textId="77777777" w:rsidTr="0053254E">
        <w:trPr>
          <w:cantSplit/>
          <w:tblHeader/>
        </w:trPr>
        <w:tc>
          <w:tcPr>
            <w:tcW w:w="950" w:type="dxa"/>
          </w:tcPr>
          <w:p w14:paraId="014E41DA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3240FF0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285215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85CCB8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69D6F05" w14:textId="77777777" w:rsidTr="0053254E">
        <w:trPr>
          <w:cantSplit/>
          <w:tblHeader/>
        </w:trPr>
        <w:tc>
          <w:tcPr>
            <w:tcW w:w="950" w:type="dxa"/>
          </w:tcPr>
          <w:p w14:paraId="01A26AE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4EEC258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4680D9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6DF7BC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20F39900" w14:textId="77777777" w:rsidTr="0053254E">
        <w:trPr>
          <w:cantSplit/>
          <w:tblHeader/>
        </w:trPr>
        <w:tc>
          <w:tcPr>
            <w:tcW w:w="950" w:type="dxa"/>
          </w:tcPr>
          <w:p w14:paraId="50B8DCD8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5EFD35F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D1DD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3F001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7FC1A65" w14:textId="77777777" w:rsidTr="0053254E">
        <w:trPr>
          <w:cantSplit/>
          <w:tblHeader/>
        </w:trPr>
        <w:tc>
          <w:tcPr>
            <w:tcW w:w="950" w:type="dxa"/>
          </w:tcPr>
          <w:p w14:paraId="3C414747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F58441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837E86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3DBF2B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D8D7772" w14:textId="77777777" w:rsidR="005378CF" w:rsidRPr="00633D94" w:rsidRDefault="005378CF" w:rsidP="005378CF"/>
    <w:p w14:paraId="06ADF6A6" w14:textId="77777777" w:rsidR="005378CF" w:rsidRDefault="005378CF" w:rsidP="00BD6D17"/>
    <w:p w14:paraId="420860A4" w14:textId="264C4F46" w:rsidR="0067400E" w:rsidRPr="00A50ADE" w:rsidRDefault="0067400E" w:rsidP="00756DC8">
      <w:pPr>
        <w:pStyle w:val="Naslov1"/>
        <w:rPr>
          <w:color w:val="00B050"/>
        </w:rPr>
      </w:pPr>
      <w:r w:rsidRPr="00A50ADE">
        <w:rPr>
          <w:color w:val="00B050"/>
        </w:rPr>
        <w:t>udeležba podizvajalcev</w:t>
      </w:r>
      <w:r w:rsidR="00A50ADE" w:rsidRPr="00A50ADE">
        <w:rPr>
          <w:color w:val="00B050"/>
        </w:rPr>
        <w:t xml:space="preserve"> (gospodarski subjekt točko 4 izpolni v primeru, da bo pri izvedbi javnega naročila sodeloval s podizvajalci)</w:t>
      </w:r>
      <w:r w:rsidR="00A50ADE">
        <w:rPr>
          <w:color w:val="00B050"/>
        </w:rPr>
        <w:t>.</w:t>
      </w:r>
    </w:p>
    <w:p w14:paraId="567042C7" w14:textId="77777777" w:rsidR="0067400E" w:rsidRDefault="0067400E" w:rsidP="00594096"/>
    <w:p w14:paraId="2BBEA5E9" w14:textId="7180EAC0" w:rsidR="0067400E" w:rsidRDefault="0067400E" w:rsidP="00594096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bo</w:t>
      </w:r>
      <w:r w:rsidR="00DA290E">
        <w:rPr>
          <w:rFonts w:cs="Arial"/>
          <w:szCs w:val="20"/>
        </w:rPr>
        <w:t>d</w:t>
      </w:r>
      <w:r>
        <w:rPr>
          <w:rFonts w:cs="Arial"/>
          <w:szCs w:val="20"/>
        </w:rPr>
        <w:t>o sodelovali naslednjimi podizvajalci:</w:t>
      </w:r>
    </w:p>
    <w:p w14:paraId="4BEF98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7D2F1858" w14:textId="77777777" w:rsidTr="003C340B">
        <w:tc>
          <w:tcPr>
            <w:tcW w:w="567" w:type="dxa"/>
          </w:tcPr>
          <w:p w14:paraId="41B6D9E6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1ED219A9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67AC254B" w14:textId="77777777" w:rsidTr="003C340B">
        <w:tc>
          <w:tcPr>
            <w:tcW w:w="567" w:type="dxa"/>
          </w:tcPr>
          <w:p w14:paraId="12C5F1C4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4ED8A12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8BE8122" w14:textId="77777777" w:rsidTr="003C340B">
        <w:tc>
          <w:tcPr>
            <w:tcW w:w="567" w:type="dxa"/>
          </w:tcPr>
          <w:p w14:paraId="521FA84E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23888E0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357B24" w14:textId="77777777" w:rsidTr="003C340B">
        <w:tc>
          <w:tcPr>
            <w:tcW w:w="567" w:type="dxa"/>
          </w:tcPr>
          <w:p w14:paraId="4F6CCB38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1BBD035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461E754" w14:textId="77777777" w:rsidTr="003C340B">
        <w:tc>
          <w:tcPr>
            <w:tcW w:w="567" w:type="dxa"/>
          </w:tcPr>
          <w:p w14:paraId="47C1F4CF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76D9962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A5E40DA" w14:textId="77777777" w:rsidTr="003C340B">
        <w:tc>
          <w:tcPr>
            <w:tcW w:w="567" w:type="dxa"/>
          </w:tcPr>
          <w:p w14:paraId="0AF44BEC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59115E5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CEA929B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2E0732FB" w14:textId="407FA458" w:rsidR="0067400E" w:rsidRDefault="008F611C" w:rsidP="00210205">
      <w:pPr>
        <w:pStyle w:val="Naslov2"/>
      </w:pPr>
      <w:r>
        <w:lastRenderedPageBreak/>
        <w:t>POSLOVNI PODATKI O PODIZVAJALCU</w:t>
      </w:r>
      <w:r w:rsidR="00A50ADE">
        <w:t>*</w:t>
      </w:r>
    </w:p>
    <w:p w14:paraId="653B8586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BAF164E" w14:textId="77777777" w:rsidTr="00A50ADE">
        <w:trPr>
          <w:trHeight w:val="170"/>
        </w:trPr>
        <w:tc>
          <w:tcPr>
            <w:tcW w:w="4432" w:type="dxa"/>
          </w:tcPr>
          <w:p w14:paraId="377E4451" w14:textId="5281D7B9" w:rsidR="0067400E" w:rsidRPr="00DE5639" w:rsidRDefault="00DA290E" w:rsidP="007F1BDE">
            <w:pPr>
              <w:keepNext/>
            </w:pPr>
            <w:r>
              <w:rPr>
                <w:szCs w:val="20"/>
              </w:rPr>
              <w:t>Firma</w:t>
            </w:r>
            <w:r w:rsidR="00210205" w:rsidRPr="00633D94">
              <w:rPr>
                <w:szCs w:val="20"/>
              </w:rPr>
              <w:t xml:space="preserve">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020F9AB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4DECAE7D" w14:textId="77777777" w:rsidTr="00330D4E">
        <w:trPr>
          <w:trHeight w:val="170"/>
        </w:trPr>
        <w:tc>
          <w:tcPr>
            <w:tcW w:w="4432" w:type="dxa"/>
          </w:tcPr>
          <w:p w14:paraId="03C84DFD" w14:textId="2DE0277E" w:rsidR="006E3633" w:rsidRPr="00DE5639" w:rsidRDefault="006E3633" w:rsidP="006E3633">
            <w:pPr>
              <w:keepNext/>
            </w:pPr>
            <w:r>
              <w:t>Skrajšana firma podizvajalca</w:t>
            </w:r>
          </w:p>
        </w:tc>
        <w:tc>
          <w:tcPr>
            <w:tcW w:w="4520" w:type="dxa"/>
            <w:vAlign w:val="center"/>
          </w:tcPr>
          <w:p w14:paraId="3664A3CD" w14:textId="11BC28B7" w:rsidR="006E3633" w:rsidRPr="00DE5639" w:rsidRDefault="006E3633" w:rsidP="006E3633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24BA199" w14:textId="77777777" w:rsidTr="00A50ADE">
        <w:trPr>
          <w:trHeight w:val="170"/>
        </w:trPr>
        <w:tc>
          <w:tcPr>
            <w:tcW w:w="4432" w:type="dxa"/>
          </w:tcPr>
          <w:p w14:paraId="76F76E2D" w14:textId="5A3DB2D7" w:rsidR="006E3633" w:rsidRPr="00DE5639" w:rsidRDefault="006E3633" w:rsidP="006E3633">
            <w:pPr>
              <w:keepNext/>
            </w:pPr>
            <w:r>
              <w:t>Poslovni n</w:t>
            </w:r>
            <w:r w:rsidRPr="00DE5639">
              <w:t>aslov</w:t>
            </w:r>
            <w:r>
              <w:t xml:space="preserve"> podizvajalca</w:t>
            </w:r>
            <w:r w:rsidRPr="00DE5639">
              <w:t>:</w:t>
            </w:r>
          </w:p>
        </w:tc>
        <w:tc>
          <w:tcPr>
            <w:tcW w:w="4520" w:type="dxa"/>
          </w:tcPr>
          <w:p w14:paraId="0D4A9BE7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1AFA5FD3" w14:textId="77777777" w:rsidTr="00A50ADE">
        <w:trPr>
          <w:trHeight w:val="170"/>
        </w:trPr>
        <w:tc>
          <w:tcPr>
            <w:tcW w:w="4432" w:type="dxa"/>
          </w:tcPr>
          <w:p w14:paraId="2A83124C" w14:textId="77777777" w:rsidR="006E3633" w:rsidRPr="00DE5639" w:rsidRDefault="006E3633" w:rsidP="006E3633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0161AB6F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4F8A2EFA" w14:textId="77777777" w:rsidTr="00A50ADE">
        <w:trPr>
          <w:trHeight w:val="170"/>
        </w:trPr>
        <w:tc>
          <w:tcPr>
            <w:tcW w:w="4432" w:type="dxa"/>
          </w:tcPr>
          <w:p w14:paraId="123AD25C" w14:textId="77777777" w:rsidR="006E3633" w:rsidRPr="00DE5639" w:rsidRDefault="006E3633" w:rsidP="006E3633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75A4D4F2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69922D1A" w14:textId="77777777" w:rsidTr="00A50ADE">
        <w:trPr>
          <w:trHeight w:val="170"/>
        </w:trPr>
        <w:tc>
          <w:tcPr>
            <w:tcW w:w="4432" w:type="dxa"/>
          </w:tcPr>
          <w:p w14:paraId="03391400" w14:textId="77777777" w:rsidR="006E3633" w:rsidRPr="00DE5639" w:rsidRDefault="006E3633" w:rsidP="006E3633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3FC0FC0C" w14:textId="77777777" w:rsidR="006E3633" w:rsidRPr="00DE5639" w:rsidRDefault="006E3633" w:rsidP="006E3633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F74BD3E" w14:textId="77777777" w:rsidTr="00A50ADE">
        <w:trPr>
          <w:trHeight w:val="170"/>
        </w:trPr>
        <w:tc>
          <w:tcPr>
            <w:tcW w:w="4432" w:type="dxa"/>
          </w:tcPr>
          <w:p w14:paraId="27D94000" w14:textId="77777777" w:rsidR="006E3633" w:rsidRPr="00DE5639" w:rsidRDefault="006E3633" w:rsidP="006E3633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5478F5A6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1D819114" w14:textId="77777777" w:rsidTr="00A50ADE">
        <w:trPr>
          <w:trHeight w:val="170"/>
        </w:trPr>
        <w:tc>
          <w:tcPr>
            <w:tcW w:w="4432" w:type="dxa"/>
          </w:tcPr>
          <w:p w14:paraId="7C8CC87D" w14:textId="77777777" w:rsidR="006E3633" w:rsidRPr="00DE5639" w:rsidRDefault="006E3633" w:rsidP="006E3633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3FF462DD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6611B362" w14:textId="77777777" w:rsidTr="00A50ADE">
        <w:trPr>
          <w:trHeight w:val="170"/>
        </w:trPr>
        <w:tc>
          <w:tcPr>
            <w:tcW w:w="4432" w:type="dxa"/>
          </w:tcPr>
          <w:p w14:paraId="0EA7691C" w14:textId="77777777" w:rsidR="006E3633" w:rsidRPr="00DE5639" w:rsidRDefault="006E3633" w:rsidP="006E3633">
            <w:pPr>
              <w:keepNext/>
            </w:pPr>
            <w:r w:rsidRPr="00DE5639">
              <w:t>Telefaks številka:</w:t>
            </w:r>
          </w:p>
        </w:tc>
        <w:tc>
          <w:tcPr>
            <w:tcW w:w="4520" w:type="dxa"/>
          </w:tcPr>
          <w:p w14:paraId="47781D88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3B1CB36" w14:textId="77777777" w:rsidTr="00A50ADE">
        <w:trPr>
          <w:trHeight w:val="170"/>
        </w:trPr>
        <w:tc>
          <w:tcPr>
            <w:tcW w:w="4432" w:type="dxa"/>
          </w:tcPr>
          <w:p w14:paraId="501BB3A8" w14:textId="77777777" w:rsidR="006E3633" w:rsidRPr="00DE5639" w:rsidRDefault="006E3633" w:rsidP="006E3633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1C813F0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E807FA6" w14:textId="77777777" w:rsidTr="00A50ADE">
        <w:trPr>
          <w:trHeight w:val="170"/>
        </w:trPr>
        <w:tc>
          <w:tcPr>
            <w:tcW w:w="4432" w:type="dxa"/>
          </w:tcPr>
          <w:p w14:paraId="56CD951B" w14:textId="77777777" w:rsidR="006E3633" w:rsidRPr="00DE5639" w:rsidRDefault="006E3633" w:rsidP="006E3633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27DE1962" w14:textId="77777777" w:rsidR="006E3633" w:rsidRPr="00DE5639" w:rsidRDefault="006E3633" w:rsidP="006E3633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2ADBBDF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8616E0" w:rsidRPr="00633D94" w14:paraId="601B7234" w14:textId="62CC7676" w:rsidTr="00A50ADE">
        <w:tc>
          <w:tcPr>
            <w:tcW w:w="889" w:type="dxa"/>
            <w:vAlign w:val="center"/>
          </w:tcPr>
          <w:p w14:paraId="0E0D5F8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16D89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31811B0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40F708D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58E97D1C" w14:textId="60E233F1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8616E0" w:rsidRPr="00633D94" w14:paraId="63808AE1" w14:textId="107178C3" w:rsidTr="00A50ADE">
        <w:tc>
          <w:tcPr>
            <w:tcW w:w="889" w:type="dxa"/>
            <w:vAlign w:val="center"/>
          </w:tcPr>
          <w:p w14:paraId="17F91B0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4A8E586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1E202C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690FE8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C327F4B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0D918BF5" w14:textId="684A51C3" w:rsidTr="00A50ADE">
        <w:tc>
          <w:tcPr>
            <w:tcW w:w="889" w:type="dxa"/>
            <w:vAlign w:val="center"/>
          </w:tcPr>
          <w:p w14:paraId="555CC8C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638F81D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1374DF2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5A106E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62F86E0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6558EEA1" w14:textId="6855FB77" w:rsidTr="00A50ADE">
        <w:tc>
          <w:tcPr>
            <w:tcW w:w="889" w:type="dxa"/>
            <w:vAlign w:val="center"/>
          </w:tcPr>
          <w:p w14:paraId="23B2DB8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1F9D3D6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E49BDC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E029D4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459CF7F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61BE5332" w14:textId="31E2BD77" w:rsidTr="00A50ADE">
        <w:tc>
          <w:tcPr>
            <w:tcW w:w="889" w:type="dxa"/>
            <w:vAlign w:val="center"/>
          </w:tcPr>
          <w:p w14:paraId="1FC7930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465FFC4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B5F463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1151B1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28B512D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06BB20B7" w14:textId="15B6081D" w:rsidTr="00A50ADE">
        <w:tc>
          <w:tcPr>
            <w:tcW w:w="889" w:type="dxa"/>
            <w:vAlign w:val="center"/>
          </w:tcPr>
          <w:p w14:paraId="5D8A845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09" w:type="dxa"/>
            <w:vAlign w:val="center"/>
          </w:tcPr>
          <w:p w14:paraId="260331DB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39C5FE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117BD0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361EF1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3E2D34A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3FD095D0" w14:textId="77777777" w:rsidR="0067400E" w:rsidRDefault="0067400E" w:rsidP="00210205"/>
    <w:p w14:paraId="40101924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44A145FB" w14:textId="77777777" w:rsidR="00210205" w:rsidRDefault="00210205" w:rsidP="00210205"/>
    <w:p w14:paraId="7A068818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679FFFB8" w14:textId="77777777" w:rsidR="00210205" w:rsidRPr="00633D94" w:rsidRDefault="00210205" w:rsidP="00210205">
      <w:pPr>
        <w:rPr>
          <w:szCs w:val="20"/>
        </w:rPr>
      </w:pPr>
    </w:p>
    <w:p w14:paraId="0022318E" w14:textId="2C5BA6EB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</w:t>
      </w:r>
      <w:bookmarkStart w:id="9" w:name="_GoBack"/>
      <w:bookmarkEnd w:id="9"/>
      <w:r w:rsidRPr="00633D94">
        <w:rPr>
          <w:szCs w:val="20"/>
        </w:rPr>
        <w:t xml:space="preserve">EUR </w:t>
      </w:r>
      <w:r w:rsidR="00E605EE">
        <w:rPr>
          <w:szCs w:val="20"/>
        </w:rPr>
        <w:t xml:space="preserve">brez DDV in vrednost del </w:t>
      </w:r>
      <w:r w:rsidR="00E605EE"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="00E605EE" w:rsidRPr="00633D94">
        <w:rPr>
          <w:szCs w:val="20"/>
        </w:rPr>
        <w:instrText xml:space="preserve"> FORMTEXT </w:instrText>
      </w:r>
      <w:r w:rsidR="00E605EE" w:rsidRPr="00633D94">
        <w:rPr>
          <w:szCs w:val="20"/>
        </w:rPr>
      </w:r>
      <w:r w:rsidR="00E605EE" w:rsidRPr="00633D94">
        <w:rPr>
          <w:szCs w:val="20"/>
        </w:rPr>
        <w:fldChar w:fldCharType="separate"/>
      </w:r>
      <w:r w:rsidR="00E605EE" w:rsidRPr="00633D94">
        <w:rPr>
          <w:szCs w:val="20"/>
        </w:rPr>
        <w:t> </w:t>
      </w:r>
      <w:r w:rsidR="00E605EE" w:rsidRPr="00633D94">
        <w:rPr>
          <w:szCs w:val="20"/>
        </w:rPr>
        <w:t> </w:t>
      </w:r>
      <w:r w:rsidR="00E605EE" w:rsidRPr="00633D94">
        <w:rPr>
          <w:szCs w:val="20"/>
        </w:rPr>
        <w:t> </w:t>
      </w:r>
      <w:r w:rsidR="00E605EE" w:rsidRPr="00633D94">
        <w:rPr>
          <w:szCs w:val="20"/>
        </w:rPr>
        <w:t> </w:t>
      </w:r>
      <w:r w:rsidR="00E605EE" w:rsidRPr="00633D94">
        <w:rPr>
          <w:szCs w:val="20"/>
        </w:rPr>
        <w:t> </w:t>
      </w:r>
      <w:r w:rsidR="00E605EE" w:rsidRPr="00633D94">
        <w:rPr>
          <w:szCs w:val="20"/>
        </w:rPr>
        <w:fldChar w:fldCharType="end"/>
      </w:r>
      <w:r w:rsidR="00E605EE">
        <w:rPr>
          <w:szCs w:val="20"/>
        </w:rPr>
        <w:t xml:space="preserve"> EUR </w:t>
      </w:r>
      <w:r w:rsidRPr="00633D94">
        <w:rPr>
          <w:szCs w:val="20"/>
        </w:rPr>
        <w:t>z DDV</w:t>
      </w:r>
    </w:p>
    <w:p w14:paraId="3AD3C3CB" w14:textId="77777777" w:rsidR="00210205" w:rsidRPr="009658CB" w:rsidRDefault="009658CB" w:rsidP="00210205">
      <w:pPr>
        <w:rPr>
          <w:i/>
          <w:szCs w:val="20"/>
        </w:rPr>
      </w:pPr>
      <w:r w:rsidRPr="009658CB">
        <w:rPr>
          <w:i/>
          <w:szCs w:val="20"/>
        </w:rPr>
        <w:t>(po potrebi razširiti z dodatnimi alinejami)</w:t>
      </w:r>
    </w:p>
    <w:p w14:paraId="690B06DB" w14:textId="77777777" w:rsidR="00064B1A" w:rsidRDefault="00064B1A" w:rsidP="00064B1A">
      <w:pPr>
        <w:pStyle w:val="Odstavekseznama"/>
      </w:pPr>
    </w:p>
    <w:p w14:paraId="6712EC0D" w14:textId="0C02CBC2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5BF6AF86" w14:textId="77777777" w:rsidR="00064B1A" w:rsidRDefault="00064B1A" w:rsidP="00064B1A">
      <w:pPr>
        <w:spacing w:line="240" w:lineRule="auto"/>
        <w:jc w:val="left"/>
      </w:pPr>
    </w:p>
    <w:p w14:paraId="21B88ABD" w14:textId="77777777" w:rsidR="00333F90" w:rsidRPr="00125B11" w:rsidRDefault="00333F90" w:rsidP="00333F90">
      <w:pPr>
        <w:pStyle w:val="Naslov1"/>
        <w:rPr>
          <w:color w:val="00B050"/>
        </w:rPr>
      </w:pPr>
      <w:r w:rsidRPr="00125B11">
        <w:rPr>
          <w:color w:val="00B050"/>
        </w:rPr>
        <w:lastRenderedPageBreak/>
        <w:t>PONUDBENI PREDRAČUN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767A6F" w:rsidRPr="00DE5639" w14:paraId="7CA1A47C" w14:textId="77777777" w:rsidTr="00767A6F">
        <w:trPr>
          <w:trHeight w:val="170"/>
        </w:trPr>
        <w:tc>
          <w:tcPr>
            <w:tcW w:w="4428" w:type="dxa"/>
          </w:tcPr>
          <w:p w14:paraId="4C35963B" w14:textId="4F07C1CF" w:rsidR="00767A6F" w:rsidRDefault="00767A6F" w:rsidP="008D3CEF">
            <w:pPr>
              <w:keepNext/>
              <w:rPr>
                <w:szCs w:val="20"/>
              </w:rPr>
            </w:pPr>
            <w:r>
              <w:rPr>
                <w:szCs w:val="20"/>
              </w:rPr>
              <w:t>Ponudbena vrednost sklop 1 v EUR brez DDV</w:t>
            </w:r>
          </w:p>
        </w:tc>
        <w:tc>
          <w:tcPr>
            <w:tcW w:w="4524" w:type="dxa"/>
          </w:tcPr>
          <w:p w14:paraId="3ED1406E" w14:textId="024126F9" w:rsidR="00767A6F" w:rsidRPr="00DE5639" w:rsidRDefault="00767A6F" w:rsidP="008D3CEF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767A6F" w:rsidRPr="00DE5639" w14:paraId="69D867B5" w14:textId="77777777" w:rsidTr="00767A6F">
        <w:trPr>
          <w:trHeight w:val="170"/>
        </w:trPr>
        <w:tc>
          <w:tcPr>
            <w:tcW w:w="4428" w:type="dxa"/>
          </w:tcPr>
          <w:p w14:paraId="29CBA29F" w14:textId="4A9B63F5" w:rsidR="00767A6F" w:rsidRDefault="00767A6F" w:rsidP="008D3CEF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Ponudbena vrednost sklop </w:t>
            </w:r>
            <w:r w:rsidR="00E605EE">
              <w:rPr>
                <w:szCs w:val="20"/>
              </w:rPr>
              <w:t>2</w:t>
            </w:r>
            <w:r>
              <w:rPr>
                <w:szCs w:val="20"/>
              </w:rPr>
              <w:t xml:space="preserve"> v EUR brez DDV</w:t>
            </w:r>
          </w:p>
        </w:tc>
        <w:tc>
          <w:tcPr>
            <w:tcW w:w="4524" w:type="dxa"/>
          </w:tcPr>
          <w:p w14:paraId="042A67AF" w14:textId="04C12F53" w:rsidR="00767A6F" w:rsidRPr="00DE5639" w:rsidRDefault="00767A6F" w:rsidP="008D3CEF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36413424" w14:textId="77777777" w:rsidTr="00767A6F">
        <w:trPr>
          <w:trHeight w:val="170"/>
        </w:trPr>
        <w:tc>
          <w:tcPr>
            <w:tcW w:w="4428" w:type="dxa"/>
          </w:tcPr>
          <w:p w14:paraId="3FAF2D15" w14:textId="77777777" w:rsidR="00333F90" w:rsidRPr="00DE5639" w:rsidRDefault="00333F90" w:rsidP="008D3CEF">
            <w:pPr>
              <w:keepNext/>
            </w:pPr>
            <w:r>
              <w:rPr>
                <w:szCs w:val="20"/>
              </w:rPr>
              <w:t>Skupna ponudbena vrednost v EUR brez DDV</w:t>
            </w:r>
            <w:r w:rsidRPr="00DE5639">
              <w:t>:</w:t>
            </w:r>
          </w:p>
        </w:tc>
        <w:tc>
          <w:tcPr>
            <w:tcW w:w="4524" w:type="dxa"/>
          </w:tcPr>
          <w:p w14:paraId="3E614FDA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4925114F" w14:textId="77777777" w:rsidTr="00767A6F">
        <w:trPr>
          <w:trHeight w:val="170"/>
        </w:trPr>
        <w:tc>
          <w:tcPr>
            <w:tcW w:w="4428" w:type="dxa"/>
          </w:tcPr>
          <w:p w14:paraId="7E7A09AA" w14:textId="1E14FF80" w:rsidR="00333F90" w:rsidRPr="00DE5639" w:rsidRDefault="00333F90" w:rsidP="008D3CEF">
            <w:pPr>
              <w:keepNext/>
            </w:pPr>
            <w:r>
              <w:t>22</w:t>
            </w:r>
            <w:r w:rsidR="005E2D79">
              <w:t xml:space="preserve"> </w:t>
            </w:r>
            <w:r>
              <w:t>% DDV:</w:t>
            </w:r>
          </w:p>
        </w:tc>
        <w:tc>
          <w:tcPr>
            <w:tcW w:w="4524" w:type="dxa"/>
          </w:tcPr>
          <w:p w14:paraId="2AD1AEA1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417B194C" w14:textId="77777777" w:rsidTr="00767A6F">
        <w:trPr>
          <w:trHeight w:val="170"/>
        </w:trPr>
        <w:tc>
          <w:tcPr>
            <w:tcW w:w="4428" w:type="dxa"/>
          </w:tcPr>
          <w:p w14:paraId="2E15CDBB" w14:textId="77777777" w:rsidR="00333F90" w:rsidRPr="00DE5639" w:rsidRDefault="00333F90" w:rsidP="008D3CEF">
            <w:pPr>
              <w:keepNext/>
            </w:pPr>
            <w:r>
              <w:rPr>
                <w:szCs w:val="20"/>
              </w:rPr>
              <w:t>Skupna ponudbena vrednost v EUR z DDV</w:t>
            </w:r>
            <w:r w:rsidRPr="00DE5639">
              <w:t>:</w:t>
            </w:r>
          </w:p>
        </w:tc>
        <w:tc>
          <w:tcPr>
            <w:tcW w:w="4524" w:type="dxa"/>
          </w:tcPr>
          <w:p w14:paraId="15824418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A864483" w14:textId="77777777" w:rsidR="00976DEB" w:rsidRDefault="00976DEB" w:rsidP="00912BCB"/>
    <w:p w14:paraId="7BFF2F80" w14:textId="77777777" w:rsidR="00976DEB" w:rsidRDefault="00976DEB" w:rsidP="00912BCB"/>
    <w:p w14:paraId="07CE4082" w14:textId="77777777" w:rsidR="00976DEB" w:rsidRDefault="00976DEB" w:rsidP="00912BCB"/>
    <w:p w14:paraId="0E8D6A36" w14:textId="77777777" w:rsidR="00FD552C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</w:p>
    <w:p w14:paraId="623048D2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71668AC2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05E638F4" w14:textId="77777777" w:rsidR="0067400E" w:rsidRDefault="0067400E" w:rsidP="00912BCB"/>
    <w:sectPr w:rsidR="0067400E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5EF13" w14:textId="77777777" w:rsidR="002F5475" w:rsidRDefault="002F5475" w:rsidP="00107834">
      <w:pPr>
        <w:spacing w:line="240" w:lineRule="auto"/>
      </w:pPr>
      <w:r>
        <w:separator/>
      </w:r>
    </w:p>
  </w:endnote>
  <w:endnote w:type="continuationSeparator" w:id="0">
    <w:p w14:paraId="2133311D" w14:textId="77777777" w:rsidR="002F5475" w:rsidRDefault="002F547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972CA" w14:textId="77777777" w:rsidR="00A50ADE" w:rsidRDefault="00A50A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58C5E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C87C3" w14:textId="77777777" w:rsidR="00A50ADE" w:rsidRDefault="00A50A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98D1B" w14:textId="77777777" w:rsidR="002F5475" w:rsidRDefault="002F5475" w:rsidP="00107834">
      <w:pPr>
        <w:spacing w:line="240" w:lineRule="auto"/>
      </w:pPr>
      <w:r>
        <w:separator/>
      </w:r>
    </w:p>
  </w:footnote>
  <w:footnote w:type="continuationSeparator" w:id="0">
    <w:p w14:paraId="6B261028" w14:textId="77777777" w:rsidR="002F5475" w:rsidRDefault="002F547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93E97" w14:textId="77777777" w:rsidR="00A50ADE" w:rsidRDefault="00A50A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3B66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4BAAB" w14:textId="77777777" w:rsidR="00A50ADE" w:rsidRDefault="00A50AD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  <w:num w:numId="48">
    <w:abstractNumId w:val="14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25B11"/>
    <w:rsid w:val="0013311A"/>
    <w:rsid w:val="00156704"/>
    <w:rsid w:val="00171BCB"/>
    <w:rsid w:val="0019468F"/>
    <w:rsid w:val="001A1504"/>
    <w:rsid w:val="001A6646"/>
    <w:rsid w:val="00205ED9"/>
    <w:rsid w:val="00210205"/>
    <w:rsid w:val="00220C1F"/>
    <w:rsid w:val="00224601"/>
    <w:rsid w:val="002760F5"/>
    <w:rsid w:val="002923F4"/>
    <w:rsid w:val="002B1500"/>
    <w:rsid w:val="002B3C9E"/>
    <w:rsid w:val="002B5236"/>
    <w:rsid w:val="002B7922"/>
    <w:rsid w:val="002C3508"/>
    <w:rsid w:val="002E46CF"/>
    <w:rsid w:val="002E4C52"/>
    <w:rsid w:val="002E7FD7"/>
    <w:rsid w:val="002F5475"/>
    <w:rsid w:val="002F7F9C"/>
    <w:rsid w:val="00314BF0"/>
    <w:rsid w:val="00333F9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842"/>
    <w:rsid w:val="00431E63"/>
    <w:rsid w:val="00434385"/>
    <w:rsid w:val="00455CB9"/>
    <w:rsid w:val="00455F3B"/>
    <w:rsid w:val="004B7F76"/>
    <w:rsid w:val="004D7AFD"/>
    <w:rsid w:val="004F4C00"/>
    <w:rsid w:val="00504634"/>
    <w:rsid w:val="0051177C"/>
    <w:rsid w:val="005178B0"/>
    <w:rsid w:val="0053254E"/>
    <w:rsid w:val="005378CF"/>
    <w:rsid w:val="00540A16"/>
    <w:rsid w:val="00544E43"/>
    <w:rsid w:val="00594096"/>
    <w:rsid w:val="005A1F42"/>
    <w:rsid w:val="005B5FE2"/>
    <w:rsid w:val="005E2D79"/>
    <w:rsid w:val="005F232E"/>
    <w:rsid w:val="005F233F"/>
    <w:rsid w:val="00607871"/>
    <w:rsid w:val="00612607"/>
    <w:rsid w:val="00620909"/>
    <w:rsid w:val="00644316"/>
    <w:rsid w:val="006553B3"/>
    <w:rsid w:val="006711C3"/>
    <w:rsid w:val="0067400E"/>
    <w:rsid w:val="00685336"/>
    <w:rsid w:val="006C40F1"/>
    <w:rsid w:val="006D551F"/>
    <w:rsid w:val="006D61B1"/>
    <w:rsid w:val="006E3633"/>
    <w:rsid w:val="006F3CC5"/>
    <w:rsid w:val="00701D0F"/>
    <w:rsid w:val="00723A1A"/>
    <w:rsid w:val="0072464A"/>
    <w:rsid w:val="0074755C"/>
    <w:rsid w:val="00767A6F"/>
    <w:rsid w:val="007731D9"/>
    <w:rsid w:val="00781803"/>
    <w:rsid w:val="00797FD8"/>
    <w:rsid w:val="007D4B7E"/>
    <w:rsid w:val="007F1BDE"/>
    <w:rsid w:val="008111A0"/>
    <w:rsid w:val="00841320"/>
    <w:rsid w:val="00851502"/>
    <w:rsid w:val="008616E0"/>
    <w:rsid w:val="00886B4C"/>
    <w:rsid w:val="008A0EA1"/>
    <w:rsid w:val="008A2E85"/>
    <w:rsid w:val="008F611C"/>
    <w:rsid w:val="008F6BFB"/>
    <w:rsid w:val="00912BCB"/>
    <w:rsid w:val="009138E8"/>
    <w:rsid w:val="0093724B"/>
    <w:rsid w:val="0095713A"/>
    <w:rsid w:val="009658CB"/>
    <w:rsid w:val="00971081"/>
    <w:rsid w:val="00972690"/>
    <w:rsid w:val="00976DEB"/>
    <w:rsid w:val="00987F0F"/>
    <w:rsid w:val="00994371"/>
    <w:rsid w:val="009A0CEA"/>
    <w:rsid w:val="009C5AF3"/>
    <w:rsid w:val="009D2386"/>
    <w:rsid w:val="009E0EC0"/>
    <w:rsid w:val="009E22F2"/>
    <w:rsid w:val="009F2C95"/>
    <w:rsid w:val="009F4592"/>
    <w:rsid w:val="00A01D9F"/>
    <w:rsid w:val="00A061DF"/>
    <w:rsid w:val="00A211A3"/>
    <w:rsid w:val="00A269B3"/>
    <w:rsid w:val="00A50ADE"/>
    <w:rsid w:val="00A66860"/>
    <w:rsid w:val="00A71C46"/>
    <w:rsid w:val="00A84CFE"/>
    <w:rsid w:val="00A85A11"/>
    <w:rsid w:val="00A860E4"/>
    <w:rsid w:val="00A92B8E"/>
    <w:rsid w:val="00A95536"/>
    <w:rsid w:val="00A96256"/>
    <w:rsid w:val="00AA2551"/>
    <w:rsid w:val="00AB6E35"/>
    <w:rsid w:val="00AE287E"/>
    <w:rsid w:val="00B144D9"/>
    <w:rsid w:val="00B165C8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869ED"/>
    <w:rsid w:val="00C90CBC"/>
    <w:rsid w:val="00C93861"/>
    <w:rsid w:val="00CC3A9A"/>
    <w:rsid w:val="00CF0A79"/>
    <w:rsid w:val="00CF1D4C"/>
    <w:rsid w:val="00D127F9"/>
    <w:rsid w:val="00D1783A"/>
    <w:rsid w:val="00D25EBA"/>
    <w:rsid w:val="00D34D52"/>
    <w:rsid w:val="00D80556"/>
    <w:rsid w:val="00DA290E"/>
    <w:rsid w:val="00DE5639"/>
    <w:rsid w:val="00DE571D"/>
    <w:rsid w:val="00DF15D3"/>
    <w:rsid w:val="00E25E64"/>
    <w:rsid w:val="00E47DFF"/>
    <w:rsid w:val="00E52A0D"/>
    <w:rsid w:val="00E605EE"/>
    <w:rsid w:val="00E709A8"/>
    <w:rsid w:val="00E7577B"/>
    <w:rsid w:val="00EB2420"/>
    <w:rsid w:val="00EB6425"/>
    <w:rsid w:val="00EF0D79"/>
    <w:rsid w:val="00EF5B17"/>
    <w:rsid w:val="00F014F4"/>
    <w:rsid w:val="00F11198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7AC76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7DC688C7-6CFC-47F3-BA7F-373068D3CE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</TotalTime>
  <Pages>5</Pages>
  <Words>652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Kati Pojavnik</cp:lastModifiedBy>
  <cp:revision>5</cp:revision>
  <cp:lastPrinted>2013-07-19T10:42:00Z</cp:lastPrinted>
  <dcterms:created xsi:type="dcterms:W3CDTF">2026-04-21T09:56:00Z</dcterms:created>
  <dcterms:modified xsi:type="dcterms:W3CDTF">2026-04-28T10:19:00Z</dcterms:modified>
</cp:coreProperties>
</file>